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5C152" w14:textId="77777777" w:rsidR="00EA282A" w:rsidRDefault="00EA282A" w:rsidP="00EA282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FRENSHE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1BA6535D" w14:textId="77777777" w:rsidR="00EA282A" w:rsidRDefault="00EA282A" w:rsidP="00EA282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Norwich. Mercer.</w:t>
      </w:r>
    </w:p>
    <w:p w14:paraId="56D8D1D4" w14:textId="77777777" w:rsidR="00EA282A" w:rsidRDefault="00EA282A" w:rsidP="00EA282A">
      <w:pPr>
        <w:pStyle w:val="NoSpacing"/>
        <w:jc w:val="both"/>
        <w:rPr>
          <w:rFonts w:cs="Times New Roman"/>
          <w:szCs w:val="24"/>
        </w:rPr>
      </w:pPr>
    </w:p>
    <w:p w14:paraId="56F690F3" w14:textId="77777777" w:rsidR="00EA282A" w:rsidRDefault="00EA282A" w:rsidP="00EA282A">
      <w:pPr>
        <w:pStyle w:val="NoSpacing"/>
        <w:jc w:val="both"/>
        <w:rPr>
          <w:rFonts w:cs="Times New Roman"/>
          <w:szCs w:val="24"/>
        </w:rPr>
      </w:pPr>
    </w:p>
    <w:p w14:paraId="4C239970" w14:textId="77777777" w:rsidR="00EA282A" w:rsidRDefault="00EA282A" w:rsidP="00EA282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Thomas </w:t>
      </w:r>
      <w:proofErr w:type="spellStart"/>
      <w:r>
        <w:rPr>
          <w:rFonts w:cs="Times New Roman"/>
          <w:szCs w:val="24"/>
        </w:rPr>
        <w:t>Quadryng</w:t>
      </w:r>
      <w:proofErr w:type="spellEnd"/>
      <w:r>
        <w:rPr>
          <w:rFonts w:cs="Times New Roman"/>
          <w:szCs w:val="24"/>
        </w:rPr>
        <w:t xml:space="preserve"> of London, mercer(q.v.), brought a plaint of debt against</w:t>
      </w:r>
    </w:p>
    <w:p w14:paraId="0CC22B64" w14:textId="77777777" w:rsidR="00EA282A" w:rsidRDefault="00EA282A" w:rsidP="00EA282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him and four others.</w:t>
      </w:r>
    </w:p>
    <w:p w14:paraId="10075CAB" w14:textId="77777777" w:rsidR="00EA282A" w:rsidRDefault="00EA282A" w:rsidP="00EA282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057ACE96" w14:textId="77777777" w:rsidR="00EA282A" w:rsidRDefault="00EA282A" w:rsidP="00EA282A">
      <w:pPr>
        <w:pStyle w:val="NoSpacing"/>
        <w:jc w:val="both"/>
        <w:rPr>
          <w:rFonts w:cs="Times New Roman"/>
          <w:szCs w:val="24"/>
        </w:rPr>
      </w:pPr>
    </w:p>
    <w:p w14:paraId="53540863" w14:textId="77777777" w:rsidR="00EA282A" w:rsidRDefault="00EA282A" w:rsidP="00EA282A">
      <w:pPr>
        <w:pStyle w:val="NoSpacing"/>
        <w:jc w:val="both"/>
        <w:rPr>
          <w:rFonts w:cs="Times New Roman"/>
          <w:szCs w:val="24"/>
        </w:rPr>
      </w:pPr>
    </w:p>
    <w:p w14:paraId="59D2AB22" w14:textId="77777777" w:rsidR="00EA282A" w:rsidRDefault="00EA282A" w:rsidP="00EA282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19 May 2023</w:t>
      </w:r>
    </w:p>
    <w:p w14:paraId="689EF52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3927D" w14:textId="77777777" w:rsidR="00EA282A" w:rsidRDefault="00EA282A" w:rsidP="009139A6">
      <w:r>
        <w:separator/>
      </w:r>
    </w:p>
  </w:endnote>
  <w:endnote w:type="continuationSeparator" w:id="0">
    <w:p w14:paraId="5896B7C3" w14:textId="77777777" w:rsidR="00EA282A" w:rsidRDefault="00EA282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300B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551C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B704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EE43E" w14:textId="77777777" w:rsidR="00EA282A" w:rsidRDefault="00EA282A" w:rsidP="009139A6">
      <w:r>
        <w:separator/>
      </w:r>
    </w:p>
  </w:footnote>
  <w:footnote w:type="continuationSeparator" w:id="0">
    <w:p w14:paraId="37EAB63A" w14:textId="77777777" w:rsidR="00EA282A" w:rsidRDefault="00EA282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F231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2C9F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DA16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82A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A282A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B837B2"/>
  <w15:chartTrackingRefBased/>
  <w15:docId w15:val="{25E2E840-694F-4833-9AA0-0CD16859F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A282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2023-08-31T08:39:00Z</dcterms:created>
  <dcterms:modified xsi:type="dcterms:W3CDTF">2023-08-31T08:40:00Z</dcterms:modified>
</cp:coreProperties>
</file>